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ABB" w:rsidRDefault="00FF44E0" w:rsidP="00E00FF3">
      <w:pPr>
        <w:jc w:val="center"/>
      </w:pPr>
      <w:r>
        <w:rPr>
          <w:b/>
          <w:color w:val="30BE33"/>
          <w:sz w:val="19"/>
          <w:szCs w:val="19"/>
          <w:u w:val="single"/>
        </w:rPr>
        <w:t xml:space="preserve">Community Resilience and </w:t>
      </w:r>
      <w:r w:rsidR="00E00FF3" w:rsidRPr="006A5324">
        <w:rPr>
          <w:b/>
          <w:color w:val="30BE33"/>
          <w:sz w:val="19"/>
          <w:szCs w:val="19"/>
          <w:u w:val="single"/>
        </w:rPr>
        <w:t xml:space="preserve">3.1 </w:t>
      </w:r>
      <w:r w:rsidR="00E00FF3" w:rsidRPr="006A5324">
        <w:rPr>
          <w:color w:val="30BE33"/>
          <w:sz w:val="19"/>
          <w:szCs w:val="19"/>
          <w:u w:val="single"/>
        </w:rPr>
        <w:t>Improving wellbeing, equality and inclusion</w:t>
      </w:r>
    </w:p>
    <w:p w:rsidR="00A87ABB" w:rsidRDefault="00125756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BB1693" wp14:editId="695DC6BD">
                <wp:simplePos x="0" y="0"/>
                <wp:positionH relativeFrom="column">
                  <wp:posOffset>2543175</wp:posOffset>
                </wp:positionH>
                <wp:positionV relativeFrom="paragraph">
                  <wp:posOffset>125730</wp:posOffset>
                </wp:positionV>
                <wp:extent cx="3190875" cy="74295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742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15FD" w:rsidRPr="00125756" w:rsidRDefault="005115FD" w:rsidP="00125756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rPr>
                                <w:rFonts w:asciiTheme="minorHAnsi" w:eastAsiaTheme="minorHAnsi" w:hAnsiTheme="minorHAnsi" w:cs="ArialMT"/>
                                <w:sz w:val="18"/>
                                <w:szCs w:val="18"/>
                              </w:rPr>
                            </w:pPr>
                            <w:r w:rsidRPr="00125756">
                              <w:rPr>
                                <w:rFonts w:asciiTheme="minorHAnsi" w:eastAsiaTheme="minorHAnsi" w:hAnsiTheme="minorHAnsi" w:cs="ArialMT"/>
                                <w:sz w:val="18"/>
                                <w:szCs w:val="18"/>
                              </w:rPr>
                              <w:t>How well do all staff understand their role and responsibility in supporting learners’ health and wellbeing</w:t>
                            </w:r>
                            <w:r w:rsidR="00125756" w:rsidRPr="00125756">
                              <w:rPr>
                                <w:rFonts w:asciiTheme="minorHAnsi" w:eastAsiaTheme="minorHAnsi" w:hAnsiTheme="minorHAnsi" w:cs="ArialMT"/>
                                <w:sz w:val="18"/>
                                <w:szCs w:val="18"/>
                              </w:rPr>
                              <w:t xml:space="preserve"> through developing / embedding Individual and Community Resilience</w:t>
                            </w:r>
                            <w:r w:rsidRPr="00125756">
                              <w:rPr>
                                <w:rFonts w:asciiTheme="minorHAnsi" w:eastAsiaTheme="minorHAnsi" w:hAnsiTheme="minorHAnsi" w:cs="ArialMT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  <w:p w:rsidR="00DD0A25" w:rsidRDefault="00DD0A2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BB16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0.25pt;margin-top:9.9pt;width:251.25pt;height:5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" fillcolor="white [3201]" strokeweight=".5pt">
                <v:textbox>
                  <w:txbxContent>
                    <w:p w:rsidR="005115FD" w:rsidRPr="00125756" w:rsidRDefault="005115FD" w:rsidP="00125756">
                      <w:pPr>
                        <w:autoSpaceDE w:val="0"/>
                        <w:autoSpaceDN w:val="0"/>
                        <w:adjustRightInd w:val="0"/>
                        <w:ind w:left="360"/>
                        <w:rPr>
                          <w:rFonts w:asciiTheme="minorHAnsi" w:eastAsiaTheme="minorHAnsi" w:hAnsiTheme="minorHAnsi" w:cs="ArialMT"/>
                          <w:sz w:val="18"/>
                          <w:szCs w:val="18"/>
                        </w:rPr>
                      </w:pPr>
                      <w:r w:rsidRPr="00125756">
                        <w:rPr>
                          <w:rFonts w:asciiTheme="minorHAnsi" w:eastAsiaTheme="minorHAnsi" w:hAnsiTheme="minorHAnsi" w:cs="ArialMT"/>
                          <w:sz w:val="18"/>
                          <w:szCs w:val="18"/>
                        </w:rPr>
                        <w:t>How well do all staff understand their role and responsibility in supporting learners’ health and wellbeing</w:t>
                      </w:r>
                      <w:r w:rsidR="00125756" w:rsidRPr="00125756">
                        <w:rPr>
                          <w:rFonts w:asciiTheme="minorHAnsi" w:eastAsiaTheme="minorHAnsi" w:hAnsiTheme="minorHAnsi" w:cs="ArialMT"/>
                          <w:sz w:val="18"/>
                          <w:szCs w:val="18"/>
                        </w:rPr>
                        <w:t xml:space="preserve"> through developing / embedding Individual and Community Resilience</w:t>
                      </w:r>
                      <w:r w:rsidRPr="00125756">
                        <w:rPr>
                          <w:rFonts w:asciiTheme="minorHAnsi" w:eastAsiaTheme="minorHAnsi" w:hAnsiTheme="minorHAnsi" w:cs="ArialMT"/>
                          <w:sz w:val="18"/>
                          <w:szCs w:val="18"/>
                        </w:rPr>
                        <w:t>?</w:t>
                      </w:r>
                    </w:p>
                    <w:p w:rsidR="00DD0A25" w:rsidRDefault="00DD0A25"/>
                  </w:txbxContent>
                </v:textbox>
              </v:shape>
            </w:pict>
          </mc:Fallback>
        </mc:AlternateContent>
      </w:r>
    </w:p>
    <w:p w:rsidR="00503CAF" w:rsidRDefault="00503CAF" w:rsidP="00DD0A25">
      <w:pPr>
        <w:rPr>
          <w:noProof/>
          <w:lang w:eastAsia="en-GB"/>
        </w:rPr>
      </w:pPr>
    </w:p>
    <w:p w:rsidR="00DD0A25" w:rsidRDefault="00DD0A25" w:rsidP="00DD0A25">
      <w:pPr>
        <w:rPr>
          <w:noProof/>
          <w:lang w:eastAsia="en-GB"/>
        </w:rPr>
      </w:pPr>
    </w:p>
    <w:p w:rsidR="00DD0A25" w:rsidRDefault="00DD0A25" w:rsidP="00DD0A25"/>
    <w:p w:rsidR="00A87ABB" w:rsidRDefault="00A87ABB" w:rsidP="00FF3762"/>
    <w:p w:rsidR="00FF3762" w:rsidRDefault="00125756" w:rsidP="00FF3762">
      <w:r>
        <w:rPr>
          <w:noProof/>
          <w:lang w:eastAsia="en-GB"/>
        </w:rPr>
        <mc:AlternateContent>
          <mc:Choice Requires="wps">
            <w:drawing>
              <wp:anchor distT="0" distB="0" distL="114299" distR="114299" simplePos="0" relativeHeight="251652096" behindDoc="0" locked="0" layoutInCell="1" allowOverlap="1" wp14:anchorId="490258F8" wp14:editId="7A1C0BF7">
                <wp:simplePos x="0" y="0"/>
                <wp:positionH relativeFrom="column">
                  <wp:posOffset>4067175</wp:posOffset>
                </wp:positionH>
                <wp:positionV relativeFrom="paragraph">
                  <wp:posOffset>144780</wp:posOffset>
                </wp:positionV>
                <wp:extent cx="0" cy="4362450"/>
                <wp:effectExtent l="0" t="0" r="19050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362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3EDC26" id="Straight Connector 9" o:spid="_x0000_s1026" style="position:absolute;z-index: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20.25pt,11.4pt" to="320.25pt,3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" strokecolor="#4a7ebb">
                <o:lock v:ext="edit" shapetype="f"/>
              </v:line>
            </w:pict>
          </mc:Fallback>
        </mc:AlternateContent>
      </w:r>
      <w:r w:rsidR="00503CA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6F1AA2" wp14:editId="685D8CFE">
                <wp:simplePos x="0" y="0"/>
                <wp:positionH relativeFrom="column">
                  <wp:posOffset>-609600</wp:posOffset>
                </wp:positionH>
                <wp:positionV relativeFrom="paragraph">
                  <wp:posOffset>83819</wp:posOffset>
                </wp:positionV>
                <wp:extent cx="2867025" cy="885825"/>
                <wp:effectExtent l="0" t="0" r="28575" b="2857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7025" cy="885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3CAF" w:rsidRPr="00221E4E" w:rsidRDefault="009E5F5B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 w:rsidRPr="00CC55F7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>How do we ensure there is an ethos and culture of inclusion, participation and positive relationships across the whole</w:t>
                            </w:r>
                            <w:r w:rsidR="00125756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 xml:space="preserve"> Community Resilience Partnership</w:t>
                            </w:r>
                            <w:r w:rsidRPr="00CC55F7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 xml:space="preserve"> learning community?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6F1AA2" id="Rectangle 21" o:spid="_x0000_s1027" style="position:absolute;left:0;text-align:left;margin-left:-48pt;margin-top:6.6pt;width:225.75pt;height:6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" fillcolor="window" strokecolor="#f79646" strokeweight="2pt">
                <v:path arrowok="t"/>
                <v:textbox>
                  <w:txbxContent>
                    <w:p w:rsidR="00503CAF" w:rsidRPr="00221E4E" w:rsidRDefault="009E5F5B" w:rsidP="00503CAF">
                      <w:pPr>
                        <w:jc w:val="center"/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 w:rsidRPr="00CC55F7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>How do we ensure there is an ethos and culture of inclusion, participation and positive relationships across the whole</w:t>
                      </w:r>
                      <w:r w:rsidR="00125756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 xml:space="preserve"> Community Resilience Partnership</w:t>
                      </w:r>
                      <w:r w:rsidRPr="00CC55F7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 xml:space="preserve"> learning community?</w:t>
                      </w:r>
                    </w:p>
                  </w:txbxContent>
                </v:textbox>
              </v:rect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F6EBCD" wp14:editId="06C0F729">
                <wp:simplePos x="0" y="0"/>
                <wp:positionH relativeFrom="column">
                  <wp:posOffset>5924550</wp:posOffset>
                </wp:positionH>
                <wp:positionV relativeFrom="paragraph">
                  <wp:posOffset>148590</wp:posOffset>
                </wp:positionV>
                <wp:extent cx="2847975" cy="704850"/>
                <wp:effectExtent l="0" t="0" r="28575" b="1905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7975" cy="704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115FD" w:rsidRPr="00CC55F7" w:rsidRDefault="005115FD" w:rsidP="00125756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ind w:left="175"/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</w:pPr>
                            <w:r w:rsidRPr="00CC55F7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>How well do we ensure that all children feel safe, healthy, achieving, nurtured, active, respected, responsible and included?</w:t>
                            </w:r>
                          </w:p>
                          <w:p w:rsidR="00FF3762" w:rsidRDefault="00FF3762" w:rsidP="00FF37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F6EBCD" id="Rectangle 16" o:spid="_x0000_s1028" style="position:absolute;left:0;text-align:left;margin-left:466.5pt;margin-top:11.7pt;width:224.25pt;height:5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" fillcolor="window" strokecolor="#f79646" strokeweight="2pt">
                <v:path arrowok="t"/>
                <v:textbox>
                  <w:txbxContent>
                    <w:p w:rsidR="005115FD" w:rsidRPr="00CC55F7" w:rsidRDefault="005115FD" w:rsidP="00125756">
                      <w:pPr>
                        <w:pStyle w:val="ListParagraph"/>
                        <w:autoSpaceDE w:val="0"/>
                        <w:autoSpaceDN w:val="0"/>
                        <w:adjustRightInd w:val="0"/>
                        <w:ind w:left="175"/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</w:pPr>
                      <w:r w:rsidRPr="00CC55F7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>How well do we ensure that all children feel safe, healthy, achieving, nurtured, active, respected, responsible and included?</w:t>
                      </w:r>
                    </w:p>
                    <w:p w:rsidR="00FF3762" w:rsidRDefault="00FF3762" w:rsidP="00FF376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3D691A6" wp14:editId="499E5828">
                <wp:simplePos x="0" y="0"/>
                <wp:positionH relativeFrom="column">
                  <wp:posOffset>3895725</wp:posOffset>
                </wp:positionH>
                <wp:positionV relativeFrom="paragraph">
                  <wp:posOffset>148590</wp:posOffset>
                </wp:positionV>
                <wp:extent cx="327025" cy="304800"/>
                <wp:effectExtent l="0" t="0" r="15875" b="1905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70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91A6" id="Text Box 14" o:spid="_x0000_s1029" type="#_x0000_t202" style="position:absolute;left:0;text-align:left;margin-left:306.75pt;margin-top:11.7pt;width:25.75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" fillcolor="window" strokeweight=".5pt">
                <v:path arrowok="t"/>
                <v:textbox>
                  <w:txbxContent>
                    <w:p w:rsidR="00FF3762" w:rsidRPr="00BE04CA" w:rsidRDefault="00FF3762" w:rsidP="00FF376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FF3762">
        <w:t xml:space="preserve">                              </w:t>
      </w:r>
    </w:p>
    <w:p w:rsidR="00FF3762" w:rsidRDefault="00125756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CB66B48" wp14:editId="2D3E9282">
                <wp:simplePos x="0" y="0"/>
                <wp:positionH relativeFrom="column">
                  <wp:posOffset>1876425</wp:posOffset>
                </wp:positionH>
                <wp:positionV relativeFrom="paragraph">
                  <wp:posOffset>55245</wp:posOffset>
                </wp:positionV>
                <wp:extent cx="4371975" cy="4286250"/>
                <wp:effectExtent l="0" t="0" r="28575" b="19050"/>
                <wp:wrapNone/>
                <wp:docPr id="8" name="Flowchart: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71975" cy="4286250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dbl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859A25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8" o:spid="_x0000_s1026" type="#_x0000_t120" style="position:absolute;margin-left:147.75pt;margin-top:4.35pt;width:344.25pt;height:337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" fillcolor="#9ab5e4" strokecolor="#385d8a" strokeweight="2pt">
                <v:fill color2="#e1e8f5" colors="0 #9ab5e4;.5 #c2d1ed;1 #e1e8f5" focus="100%" type="gradient">
                  <o:fill v:ext="view" type="gradientUnscaled"/>
                </v:fill>
                <v:stroke linestyle="thinThin"/>
                <v:path arrowok="t"/>
              </v:shape>
            </w:pict>
          </mc:Fallback>
        </mc:AlternateContent>
      </w:r>
    </w:p>
    <w:p w:rsidR="00FF3762" w:rsidRDefault="00FF3762" w:rsidP="00FF3762"/>
    <w:p w:rsidR="00FF3762" w:rsidRDefault="00FF3762" w:rsidP="00FF3762">
      <w:r>
        <w:t xml:space="preserve">                                                                           </w:t>
      </w:r>
    </w:p>
    <w:p w:rsidR="00FF3762" w:rsidRPr="00BE04CA" w:rsidRDefault="00125756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48747B0" wp14:editId="64D60932">
                <wp:simplePos x="0" y="0"/>
                <wp:positionH relativeFrom="column">
                  <wp:posOffset>2543175</wp:posOffset>
                </wp:positionH>
                <wp:positionV relativeFrom="paragraph">
                  <wp:posOffset>148590</wp:posOffset>
                </wp:positionV>
                <wp:extent cx="2971165" cy="3086100"/>
                <wp:effectExtent l="0" t="0" r="19685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971165" cy="3086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06D413" id="Straight Connector 12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25pt,11.7pt" to="434.2pt,2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" strokecolor="#4a7ebb">
                <o:lock v:ext="edit" shapetype="f"/>
              </v:line>
            </w:pict>
          </mc:Fallback>
        </mc:AlternateContent>
      </w:r>
    </w:p>
    <w:p w:rsidR="00FF3762" w:rsidRPr="00BE04CA" w:rsidRDefault="00125756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1406B5C" wp14:editId="3F63608B">
                <wp:simplePos x="0" y="0"/>
                <wp:positionH relativeFrom="column">
                  <wp:posOffset>2543175</wp:posOffset>
                </wp:positionH>
                <wp:positionV relativeFrom="paragraph">
                  <wp:posOffset>49530</wp:posOffset>
                </wp:positionV>
                <wp:extent cx="3143250" cy="2867025"/>
                <wp:effectExtent l="0" t="0" r="19050" b="2857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43250" cy="2867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9428AA" id="Straight Connector 1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25pt,3.9pt" to="447.75pt,2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" strokecolor="#4a7ebb">
                <o:lock v:ext="edit" shapetype="f"/>
              </v:line>
            </w:pict>
          </mc:Fallback>
        </mc:AlternateContent>
      </w:r>
    </w:p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221E4E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7A7B2A" wp14:editId="3ED3E1BC">
                <wp:simplePos x="0" y="0"/>
                <wp:positionH relativeFrom="column">
                  <wp:posOffset>-552450</wp:posOffset>
                </wp:positionH>
                <wp:positionV relativeFrom="paragraph">
                  <wp:posOffset>120015</wp:posOffset>
                </wp:positionV>
                <wp:extent cx="2200275" cy="752475"/>
                <wp:effectExtent l="0" t="0" r="28575" b="2857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0275" cy="752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5F5B" w:rsidRPr="00125756" w:rsidRDefault="009E5F5B" w:rsidP="00125756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</w:pPr>
                            <w:r w:rsidRPr="00125756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>Have we successfully established an inclusive</w:t>
                            </w:r>
                            <w:r w:rsidR="00125756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 xml:space="preserve"> Community Resilience</w:t>
                            </w:r>
                            <w:r w:rsidRPr="00125756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 xml:space="preserve"> learning environment? How do we know?</w:t>
                            </w:r>
                          </w:p>
                          <w:p w:rsidR="00503CAF" w:rsidRDefault="00503CAF" w:rsidP="00503C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7A7B2A" id="Rectangle 22" o:spid="_x0000_s1030" style="position:absolute;left:0;text-align:left;margin-left:-43.5pt;margin-top:9.45pt;width:173.25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" fillcolor="window" strokecolor="#f79646" strokeweight="2pt">
                <v:path arrowok="t"/>
                <v:textbox>
                  <w:txbxContent>
                    <w:p w:rsidR="009E5F5B" w:rsidRPr="00125756" w:rsidRDefault="009E5F5B" w:rsidP="00125756">
                      <w:pPr>
                        <w:autoSpaceDE w:val="0"/>
                        <w:autoSpaceDN w:val="0"/>
                        <w:adjustRightInd w:val="0"/>
                        <w:ind w:left="360"/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</w:pPr>
                      <w:r w:rsidRPr="00125756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>Have we successfully established an inclusive</w:t>
                      </w:r>
                      <w:r w:rsidR="00125756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 xml:space="preserve"> Community Resilience</w:t>
                      </w:r>
                      <w:r w:rsidRPr="00125756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 xml:space="preserve"> learning environment? How do we know?</w:t>
                      </w:r>
                    </w:p>
                    <w:p w:rsidR="00503CAF" w:rsidRDefault="00503CAF" w:rsidP="00503CA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03CA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87BD37" wp14:editId="2F72D19B">
                <wp:simplePos x="0" y="0"/>
                <wp:positionH relativeFrom="column">
                  <wp:posOffset>6438900</wp:posOffset>
                </wp:positionH>
                <wp:positionV relativeFrom="paragraph">
                  <wp:posOffset>118109</wp:posOffset>
                </wp:positionV>
                <wp:extent cx="2705100" cy="752475"/>
                <wp:effectExtent l="0" t="0" r="19050" b="28575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05100" cy="752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115FD" w:rsidRPr="00CC55F7" w:rsidRDefault="005115FD" w:rsidP="00125756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ind w:left="175"/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</w:pPr>
                            <w:r w:rsidRPr="00CC55F7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>How well do children and young people show consideration for others and demonstrate positive behaviour and relationships?</w:t>
                            </w:r>
                          </w:p>
                          <w:p w:rsidR="00503CAF" w:rsidRDefault="00503CAF" w:rsidP="00503C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87BD37" id="Rectangle 23" o:spid="_x0000_s1031" style="position:absolute;left:0;text-align:left;margin-left:507pt;margin-top:9.3pt;width:213pt;height:5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" fillcolor="window" strokecolor="#f79646" strokeweight="2pt">
                <v:path arrowok="t"/>
                <v:textbox>
                  <w:txbxContent>
                    <w:p w:rsidR="005115FD" w:rsidRPr="00CC55F7" w:rsidRDefault="005115FD" w:rsidP="00125756">
                      <w:pPr>
                        <w:pStyle w:val="ListParagraph"/>
                        <w:autoSpaceDE w:val="0"/>
                        <w:autoSpaceDN w:val="0"/>
                        <w:adjustRightInd w:val="0"/>
                        <w:ind w:left="175"/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</w:pPr>
                      <w:r w:rsidRPr="00CC55F7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>How well do children and young people show consideration for others and demonstrate positive behaviour and relationships?</w:t>
                      </w:r>
                    </w:p>
                    <w:p w:rsidR="00503CAF" w:rsidRDefault="00503CAF" w:rsidP="00503CA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Pr="00BE04CA" w:rsidRDefault="00DD330B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2DFECFD" wp14:editId="4393A344">
                <wp:simplePos x="0" y="0"/>
                <wp:positionH relativeFrom="column">
                  <wp:posOffset>3962400</wp:posOffset>
                </wp:positionH>
                <wp:positionV relativeFrom="paragraph">
                  <wp:posOffset>70485</wp:posOffset>
                </wp:positionV>
                <wp:extent cx="260350" cy="295275"/>
                <wp:effectExtent l="0" t="0" r="25400" b="2857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035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20"/>
                              </w:rPr>
                            </w:pPr>
                            <w:r w:rsidRPr="00BE04CA">
                              <w:rPr>
                                <w:sz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DFECFD" id="Text Box 13" o:spid="_x0000_s1032" type="#_x0000_t202" style="position:absolute;left:0;text-align:left;margin-left:312pt;margin-top:5.55pt;width:20.5pt;height:23.25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" fillcolor="window" strokeweight=".5pt">
                <v:path arrowok="t"/>
                <v:textbox>
                  <w:txbxContent>
                    <w:p w:rsidR="00FF3762" w:rsidRPr="00BE04CA" w:rsidRDefault="00FF3762" w:rsidP="00FF3762">
                      <w:pPr>
                        <w:rPr>
                          <w:sz w:val="20"/>
                        </w:rPr>
                      </w:pPr>
                      <w:r w:rsidRPr="00BE04CA">
                        <w:rPr>
                          <w:sz w:val="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:rsidR="00FF3762" w:rsidRPr="00BE04CA" w:rsidRDefault="00125756" w:rsidP="00FF3762">
      <w:r>
        <w:rPr>
          <w:noProof/>
          <w:lang w:eastAsia="en-GB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 wp14:anchorId="532D63F1" wp14:editId="0F5FED1F">
                <wp:simplePos x="0" y="0"/>
                <wp:positionH relativeFrom="column">
                  <wp:posOffset>1876425</wp:posOffset>
                </wp:positionH>
                <wp:positionV relativeFrom="paragraph">
                  <wp:posOffset>47625</wp:posOffset>
                </wp:positionV>
                <wp:extent cx="4371975" cy="0"/>
                <wp:effectExtent l="0" t="0" r="9525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71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E15806" id="Straight Connector 10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47.75pt,3.75pt" to="492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" strokecolor="#4a7ebb">
                <o:lock v:ext="edit" shapetype="f"/>
              </v:line>
            </w:pict>
          </mc:Fallback>
        </mc:AlternateContent>
      </w:r>
    </w:p>
    <w:p w:rsidR="00FF3762" w:rsidRPr="00BE04CA" w:rsidRDefault="00FF3762" w:rsidP="00FF3762"/>
    <w:p w:rsidR="00FF3762" w:rsidRDefault="00FF3762" w:rsidP="00FF3762"/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tab/>
      </w:r>
      <w:r>
        <w:tab/>
        <w:t xml:space="preserve">                                    </w: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503CAF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EF5E43" wp14:editId="53FFE41B">
                <wp:simplePos x="0" y="0"/>
                <wp:positionH relativeFrom="column">
                  <wp:posOffset>6048375</wp:posOffset>
                </wp:positionH>
                <wp:positionV relativeFrom="paragraph">
                  <wp:posOffset>137795</wp:posOffset>
                </wp:positionV>
                <wp:extent cx="2905125" cy="885825"/>
                <wp:effectExtent l="0" t="0" r="28575" b="2857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885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115FD" w:rsidRPr="00BF7856" w:rsidRDefault="005115FD" w:rsidP="00BF7856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</w:pPr>
                            <w:r w:rsidRPr="00BF7856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>How well do we listen to and involve children and young people in making decisions about their wellbeing, their lives and their future</w:t>
                            </w:r>
                            <w:r w:rsidR="00BF7856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 xml:space="preserve"> through building Individual and Community Resilience</w:t>
                            </w:r>
                            <w:r w:rsidRPr="00BF7856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>?</w:t>
                            </w:r>
                          </w:p>
                          <w:p w:rsidR="00503CAF" w:rsidRDefault="00503CAF" w:rsidP="00503C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EF5E43" id="Rectangle 20" o:spid="_x0000_s1033" style="position:absolute;left:0;text-align:left;margin-left:476.25pt;margin-top:10.85pt;width:228.75pt;height:6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" fillcolor="window" strokecolor="#f79646" strokeweight="2pt">
                <v:path arrowok="t"/>
                <v:textbox>
                  <w:txbxContent>
                    <w:p w:rsidR="005115FD" w:rsidRPr="00BF7856" w:rsidRDefault="005115FD" w:rsidP="00BF7856">
                      <w:pPr>
                        <w:autoSpaceDE w:val="0"/>
                        <w:autoSpaceDN w:val="0"/>
                        <w:adjustRightInd w:val="0"/>
                        <w:ind w:left="360"/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</w:pPr>
                      <w:r w:rsidRPr="00BF7856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>How well do we listen to and involve children and young people in making decisions about their wellbeing, their lives and their future</w:t>
                      </w:r>
                      <w:r w:rsidR="00BF7856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 xml:space="preserve"> through building Individual and Community Resilience</w:t>
                      </w:r>
                      <w:r w:rsidRPr="00BF7856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>?</w:t>
                      </w:r>
                    </w:p>
                    <w:p w:rsidR="00503CAF" w:rsidRDefault="00503CAF" w:rsidP="00503CA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6F0CBC" wp14:editId="354868E1">
                <wp:simplePos x="0" y="0"/>
                <wp:positionH relativeFrom="column">
                  <wp:posOffset>-552450</wp:posOffset>
                </wp:positionH>
                <wp:positionV relativeFrom="paragraph">
                  <wp:posOffset>635</wp:posOffset>
                </wp:positionV>
                <wp:extent cx="2752725" cy="866775"/>
                <wp:effectExtent l="0" t="0" r="28575" b="2857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2725" cy="866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5F5B" w:rsidRPr="00CC55F7" w:rsidRDefault="009E5F5B" w:rsidP="00125756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ind w:left="175"/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</w:pPr>
                            <w:r w:rsidRPr="00CC55F7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 xml:space="preserve">How well </w:t>
                            </w:r>
                            <w:r w:rsidR="0020060A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>have</w:t>
                            </w:r>
                            <w:r w:rsidRPr="00CC55F7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 xml:space="preserve"> the steps we have taken</w:t>
                            </w:r>
                            <w:r w:rsidR="00125756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 xml:space="preserve"> in embedding Community Resilience</w:t>
                            </w:r>
                            <w:r w:rsidRPr="00CC55F7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 xml:space="preserve"> improved outcomes for children?</w:t>
                            </w:r>
                            <w:r w:rsidR="0020060A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 xml:space="preserve"> How do we know?</w:t>
                            </w:r>
                          </w:p>
                          <w:p w:rsidR="00503CAF" w:rsidRDefault="00503CAF" w:rsidP="00503C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6F0CBC" id="Rectangle 19" o:spid="_x0000_s1034" style="position:absolute;left:0;text-align:left;margin-left:-43.5pt;margin-top:.05pt;width:216.75pt;height: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" fillcolor="window" strokecolor="#f79646" strokeweight="2pt">
                <v:path arrowok="t"/>
                <v:textbox>
                  <w:txbxContent>
                    <w:p w:rsidR="009E5F5B" w:rsidRPr="00CC55F7" w:rsidRDefault="009E5F5B" w:rsidP="00125756">
                      <w:pPr>
                        <w:pStyle w:val="ListParagraph"/>
                        <w:autoSpaceDE w:val="0"/>
                        <w:autoSpaceDN w:val="0"/>
                        <w:adjustRightInd w:val="0"/>
                        <w:ind w:left="175"/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</w:pPr>
                      <w:r w:rsidRPr="00CC55F7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 xml:space="preserve">How well </w:t>
                      </w:r>
                      <w:r w:rsidR="0020060A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>have</w:t>
                      </w:r>
                      <w:r w:rsidRPr="00CC55F7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 xml:space="preserve"> the steps we have taken</w:t>
                      </w:r>
                      <w:r w:rsidR="00125756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 xml:space="preserve"> in embedding Community Resilience</w:t>
                      </w:r>
                      <w:r w:rsidRPr="00CC55F7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 xml:space="preserve"> improved outcomes for children?</w:t>
                      </w:r>
                      <w:r w:rsidR="0020060A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 xml:space="preserve"> How do we know?</w:t>
                      </w:r>
                    </w:p>
                    <w:p w:rsidR="00503CAF" w:rsidRDefault="00503CAF" w:rsidP="00503CA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503CAF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706BDA" wp14:editId="5AE63474">
                <wp:simplePos x="0" y="0"/>
                <wp:positionH relativeFrom="column">
                  <wp:posOffset>2895600</wp:posOffset>
                </wp:positionH>
                <wp:positionV relativeFrom="paragraph">
                  <wp:posOffset>52070</wp:posOffset>
                </wp:positionV>
                <wp:extent cx="2533650" cy="838200"/>
                <wp:effectExtent l="0" t="0" r="19050" b="1905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33650" cy="838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115FD" w:rsidRPr="00CC55F7" w:rsidRDefault="005115FD" w:rsidP="00FF44E0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ind w:left="175"/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</w:pPr>
                            <w:r w:rsidRPr="00CC55F7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>How well do we communicate wit</w:t>
                            </w:r>
                            <w:r w:rsidR="008429F2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 xml:space="preserve">h parents, partners and </w:t>
                            </w:r>
                            <w:r w:rsidR="008429F2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>learners</w:t>
                            </w:r>
                            <w:bookmarkStart w:id="0" w:name="_GoBack"/>
                            <w:bookmarkEnd w:id="0"/>
                            <w:r w:rsidRPr="00CC55F7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 xml:space="preserve"> across these key</w:t>
                            </w:r>
                            <w:r w:rsidR="00BF7856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 xml:space="preserve">  Individual  and Community Resilience</w:t>
                            </w:r>
                            <w:r w:rsidRPr="00CC55F7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 xml:space="preserve"> themes?</w:t>
                            </w:r>
                          </w:p>
                          <w:p w:rsidR="00503CAF" w:rsidRDefault="00503CAF" w:rsidP="00503C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706BDA" id="Rectangle 18" o:spid="_x0000_s1035" style="position:absolute;left:0;text-align:left;margin-left:228pt;margin-top:4.1pt;width:199.5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" fillcolor="window" strokecolor="#f79646" strokeweight="2pt">
                <v:path arrowok="t"/>
                <v:textbox>
                  <w:txbxContent>
                    <w:p w:rsidR="005115FD" w:rsidRPr="00CC55F7" w:rsidRDefault="005115FD" w:rsidP="00FF44E0">
                      <w:pPr>
                        <w:pStyle w:val="ListParagraph"/>
                        <w:autoSpaceDE w:val="0"/>
                        <w:autoSpaceDN w:val="0"/>
                        <w:adjustRightInd w:val="0"/>
                        <w:ind w:left="175"/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</w:pPr>
                      <w:r w:rsidRPr="00CC55F7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>How well do we communicate wit</w:t>
                      </w:r>
                      <w:r w:rsidR="008429F2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 xml:space="preserve">h parents, partners and </w:t>
                      </w:r>
                      <w:r w:rsidR="008429F2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>learners</w:t>
                      </w:r>
                      <w:bookmarkStart w:id="1" w:name="_GoBack"/>
                      <w:bookmarkEnd w:id="1"/>
                      <w:r w:rsidRPr="00CC55F7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 xml:space="preserve"> across these key</w:t>
                      </w:r>
                      <w:r w:rsidR="00BF7856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 xml:space="preserve">  Individual  and Community Resilience</w:t>
                      </w:r>
                      <w:r w:rsidRPr="00CC55F7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 xml:space="preserve"> themes?</w:t>
                      </w:r>
                    </w:p>
                    <w:p w:rsidR="00503CAF" w:rsidRDefault="00503CAF" w:rsidP="00503CA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E3599D" w:rsidRPr="00503CAF" w:rsidRDefault="00E3599D" w:rsidP="00503CAF"/>
    <w:sectPr w:rsidR="00E3599D" w:rsidRPr="00503CAF" w:rsidSect="00503C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-252" w:right="1440" w:bottom="567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FF3" w:rsidRDefault="00E00FF3">
      <w:pPr>
        <w:spacing w:line="240" w:lineRule="auto"/>
      </w:pPr>
      <w:r>
        <w:separator/>
      </w:r>
    </w:p>
  </w:endnote>
  <w:endnote w:type="continuationSeparator" w:id="0">
    <w:p w:rsidR="00E00FF3" w:rsidRDefault="00E00F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7E42" w:rsidRDefault="00157E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7E42" w:rsidRPr="0067486A" w:rsidRDefault="00157E42" w:rsidP="00157E42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  <w:r>
      <w:rPr>
        <w:b/>
        <w:color w:val="5F497A" w:themeColor="accent4" w:themeShade="BF"/>
        <w:sz w:val="15"/>
        <w:szCs w:val="15"/>
      </w:rPr>
      <w:t xml:space="preserve">The Challenge Questions for discussion in the boxes above are based on </w:t>
    </w:r>
    <w:r w:rsidRPr="00F9277F">
      <w:rPr>
        <w:b/>
        <w:color w:val="5F497A" w:themeColor="accent4" w:themeShade="BF"/>
        <w:sz w:val="15"/>
        <w:szCs w:val="15"/>
      </w:rPr>
      <w:t>the</w:t>
    </w:r>
    <w:r>
      <w:rPr>
        <w:b/>
        <w:color w:val="5F497A" w:themeColor="accent4" w:themeShade="BF"/>
        <w:sz w:val="15"/>
        <w:szCs w:val="15"/>
      </w:rPr>
      <w:t xml:space="preserve"> relevant Quality Indicator  Challenge Questions</w:t>
    </w:r>
    <w:r w:rsidRPr="00F9277F">
      <w:rPr>
        <w:b/>
        <w:color w:val="5F497A" w:themeColor="accent4" w:themeShade="BF"/>
        <w:sz w:val="15"/>
        <w:szCs w:val="15"/>
      </w:rPr>
      <w:t xml:space="preserve"> in </w:t>
    </w:r>
    <w:r w:rsidRPr="00F9277F">
      <w:rPr>
        <w:b/>
        <w:i/>
        <w:color w:val="5F497A" w:themeColor="accent4" w:themeShade="BF"/>
        <w:sz w:val="15"/>
        <w:szCs w:val="15"/>
      </w:rPr>
      <w:t>How good is our school? (4</w:t>
    </w:r>
    <w:r w:rsidRPr="00F9277F">
      <w:rPr>
        <w:b/>
        <w:i/>
        <w:color w:val="5F497A" w:themeColor="accent4" w:themeShade="BF"/>
        <w:sz w:val="15"/>
        <w:szCs w:val="15"/>
        <w:vertAlign w:val="superscript"/>
      </w:rPr>
      <w:t>th</w:t>
    </w:r>
    <w:r w:rsidRPr="00F9277F">
      <w:rPr>
        <w:b/>
        <w:i/>
        <w:color w:val="5F497A" w:themeColor="accent4" w:themeShade="BF"/>
        <w:sz w:val="15"/>
        <w:szCs w:val="15"/>
      </w:rPr>
      <w:t xml:space="preserve"> Edition)</w:t>
    </w:r>
  </w:p>
  <w:p w:rsidR="003F2479" w:rsidRPr="0067486A" w:rsidRDefault="003F2479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7E42" w:rsidRDefault="00157E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FF3" w:rsidRDefault="00E00FF3">
      <w:pPr>
        <w:spacing w:line="240" w:lineRule="auto"/>
      </w:pPr>
      <w:r>
        <w:separator/>
      </w:r>
    </w:p>
  </w:footnote>
  <w:footnote w:type="continuationSeparator" w:id="0">
    <w:p w:rsidR="00E00FF3" w:rsidRDefault="00E00F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7E42" w:rsidRDefault="00157E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479" w:rsidRDefault="003F2479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Pr="0067486A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7E42" w:rsidRDefault="00157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50DE2C98"/>
    <w:multiLevelType w:val="hybridMultilevel"/>
    <w:tmpl w:val="0AD255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798B200F"/>
    <w:multiLevelType w:val="hybridMultilevel"/>
    <w:tmpl w:val="A8EE34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F3"/>
    <w:rsid w:val="00027FF3"/>
    <w:rsid w:val="00047D01"/>
    <w:rsid w:val="00100021"/>
    <w:rsid w:val="00125756"/>
    <w:rsid w:val="001267F7"/>
    <w:rsid w:val="00157346"/>
    <w:rsid w:val="00157E42"/>
    <w:rsid w:val="0016120D"/>
    <w:rsid w:val="00192DC7"/>
    <w:rsid w:val="0020060A"/>
    <w:rsid w:val="002030BF"/>
    <w:rsid w:val="00221E4E"/>
    <w:rsid w:val="002F3688"/>
    <w:rsid w:val="003E6FAD"/>
    <w:rsid w:val="003F2479"/>
    <w:rsid w:val="00411FC4"/>
    <w:rsid w:val="00503CAF"/>
    <w:rsid w:val="005115FD"/>
    <w:rsid w:val="0067486A"/>
    <w:rsid w:val="006D26F7"/>
    <w:rsid w:val="008429F2"/>
    <w:rsid w:val="00952710"/>
    <w:rsid w:val="00956466"/>
    <w:rsid w:val="009E5F5B"/>
    <w:rsid w:val="009F71B8"/>
    <w:rsid w:val="00A56EBA"/>
    <w:rsid w:val="00A87ABB"/>
    <w:rsid w:val="00A90A53"/>
    <w:rsid w:val="00AB54FF"/>
    <w:rsid w:val="00AC310B"/>
    <w:rsid w:val="00AC7192"/>
    <w:rsid w:val="00AE01CB"/>
    <w:rsid w:val="00BF7856"/>
    <w:rsid w:val="00C86FBA"/>
    <w:rsid w:val="00DD0A25"/>
    <w:rsid w:val="00DD330B"/>
    <w:rsid w:val="00E00FF3"/>
    <w:rsid w:val="00E3599D"/>
    <w:rsid w:val="00E36759"/>
    <w:rsid w:val="00FF3762"/>
    <w:rsid w:val="00FF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6ADAC9"/>
  <w15:docId w15:val="{623AA151-1957-4750-A5E2-47C90C48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762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sz w:val="24"/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503CAF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pacing w:line="276" w:lineRule="auto"/>
      <w:contextualSpacing/>
      <w:jc w:val="left"/>
    </w:pPr>
    <w:rPr>
      <w:rFonts w:eastAsiaTheme="minorEastAsia" w:cstheme="minorBidi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C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CAF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rsid w:val="00157E42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ducation%20Scotland%20Main%20Folder\Education%20Scotland\Self%20Evaluation\Tools\SE%20Whee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 Wheel</Template>
  <TotalTime>1</TotalTime>
  <Pages>1</Pages>
  <Words>39</Words>
  <Characters>228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z613217</dc:creator>
  <cp:lastModifiedBy>MacLennan A (Alison)</cp:lastModifiedBy>
  <cp:revision>2</cp:revision>
  <dcterms:created xsi:type="dcterms:W3CDTF">2018-09-17T09:31:00Z</dcterms:created>
  <dcterms:modified xsi:type="dcterms:W3CDTF">2018-09-17T09:31:00Z</dcterms:modified>
</cp:coreProperties>
</file>